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43002" w14:textId="77777777" w:rsidR="00E97F0B" w:rsidRDefault="00E97F0B" w:rsidP="00E97F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KELFELD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56D268DC" w14:textId="77777777" w:rsidR="00E97F0B" w:rsidRDefault="00E97F0B" w:rsidP="00E97F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Holburn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St.Andrew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Middlesex. Baker.</w:t>
      </w:r>
    </w:p>
    <w:p w14:paraId="610D993C" w14:textId="77777777" w:rsidR="00E97F0B" w:rsidRDefault="00E97F0B" w:rsidP="00E97F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BC806A" w14:textId="77777777" w:rsidR="00E97F0B" w:rsidRDefault="00E97F0B" w:rsidP="00E97F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9758BF" w14:textId="77777777" w:rsidR="00E97F0B" w:rsidRDefault="00E97F0B" w:rsidP="00E97F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Parker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brought a plaint of debt against </w:t>
      </w:r>
    </w:p>
    <w:p w14:paraId="243462FE" w14:textId="77777777" w:rsidR="00E97F0B" w:rsidRDefault="00E97F0B" w:rsidP="00E97F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him.</w:t>
      </w:r>
    </w:p>
    <w:p w14:paraId="08C66851" w14:textId="77777777" w:rsidR="00E97F0B" w:rsidRPr="00C241B2" w:rsidRDefault="00E97F0B" w:rsidP="00E97F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E0FC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https://waalt.uh.edu/index.php/CP40/705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E9CAE30" w14:textId="77777777" w:rsidR="00E97F0B" w:rsidRDefault="00E97F0B" w:rsidP="00E97F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D33B36" w14:textId="77777777" w:rsidR="00E97F0B" w:rsidRDefault="00E97F0B" w:rsidP="00E97F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933CF2" w14:textId="77777777" w:rsidR="00E97F0B" w:rsidRDefault="00E97F0B" w:rsidP="00E97F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2022</w:t>
      </w:r>
    </w:p>
    <w:p w14:paraId="79139B4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2496E" w14:textId="77777777" w:rsidR="00E97F0B" w:rsidRDefault="00E97F0B" w:rsidP="009139A6">
      <w:r>
        <w:separator/>
      </w:r>
    </w:p>
  </w:endnote>
  <w:endnote w:type="continuationSeparator" w:id="0">
    <w:p w14:paraId="0ED926F0" w14:textId="77777777" w:rsidR="00E97F0B" w:rsidRDefault="00E97F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52A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BE0B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1C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9D2F6" w14:textId="77777777" w:rsidR="00E97F0B" w:rsidRDefault="00E97F0B" w:rsidP="009139A6">
      <w:r>
        <w:separator/>
      </w:r>
    </w:p>
  </w:footnote>
  <w:footnote w:type="continuationSeparator" w:id="0">
    <w:p w14:paraId="64CA4D73" w14:textId="77777777" w:rsidR="00E97F0B" w:rsidRDefault="00E97F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0A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8ED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8F2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F0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97F0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B4034"/>
  <w15:chartTrackingRefBased/>
  <w15:docId w15:val="{54BC63BE-42D6-4A2A-8B0F-92E96D18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97F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0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2022-05-19T17:58:00Z</dcterms:created>
  <dcterms:modified xsi:type="dcterms:W3CDTF">2022-05-19T17:58:00Z</dcterms:modified>
</cp:coreProperties>
</file>